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C417A" w14:textId="77777777" w:rsidR="00C8068B" w:rsidRDefault="00C8068B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4DEEE522" w:rsidR="00894B47" w:rsidRDefault="00A1243E" w:rsidP="00894B47">
      <w:pPr>
        <w:tabs>
          <w:tab w:val="left" w:pos="993"/>
          <w:tab w:val="left" w:pos="1134"/>
        </w:tabs>
        <w:rPr>
          <w:rFonts w:cs="Arial"/>
        </w:rPr>
      </w:pPr>
      <w:r w:rsidRPr="00F70C5D">
        <w:rPr>
          <w:rFonts w:cs="Arial"/>
        </w:rPr>
        <w:t xml:space="preserve">Številka: </w:t>
      </w:r>
      <w:r w:rsidR="007B3105" w:rsidRPr="00F70C5D">
        <w:rPr>
          <w:rFonts w:cs="Arial"/>
        </w:rPr>
        <w:t>7</w:t>
      </w:r>
      <w:r w:rsidR="003727F5">
        <w:rPr>
          <w:rFonts w:cs="Arial"/>
        </w:rPr>
        <w:t>9</w:t>
      </w:r>
      <w:r w:rsidR="009B499C" w:rsidRPr="00F70C5D">
        <w:rPr>
          <w:rFonts w:cs="Arial"/>
        </w:rPr>
        <w:t>.2026</w:t>
      </w:r>
    </w:p>
    <w:p w14:paraId="45AC0B91" w14:textId="77777777" w:rsidR="00925D02" w:rsidRDefault="00925D02" w:rsidP="00894B47">
      <w:pPr>
        <w:tabs>
          <w:tab w:val="left" w:pos="993"/>
          <w:tab w:val="left" w:pos="1134"/>
        </w:tabs>
        <w:rPr>
          <w:rFonts w:cs="Arial"/>
          <w:i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2C3D67F" w:rsidR="00041093" w:rsidRPr="007838D2" w:rsidRDefault="000E2598" w:rsidP="000E2598">
            <w:pPr>
              <w:tabs>
                <w:tab w:val="left" w:pos="1605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ab/>
            </w: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9B833D5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AA97042" w14:textId="77777777" w:rsidR="001D2599" w:rsidRDefault="001D2599" w:rsidP="001D2599">
      <w:pPr>
        <w:jc w:val="both"/>
        <w:rPr>
          <w:rFonts w:cs="Arial"/>
        </w:rPr>
      </w:pPr>
    </w:p>
    <w:p w14:paraId="314473D0" w14:textId="77777777" w:rsidR="001D2599" w:rsidRDefault="001D2599" w:rsidP="001D2599">
      <w:pPr>
        <w:jc w:val="both"/>
        <w:rPr>
          <w:rFonts w:cs="Arial"/>
        </w:rPr>
      </w:pPr>
    </w:p>
    <w:p w14:paraId="2A1BB241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3922A3B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96AB8E8" w14:textId="77777777" w:rsidR="001D2599" w:rsidRPr="007838D2" w:rsidRDefault="001D2599" w:rsidP="001D2599">
      <w:pPr>
        <w:rPr>
          <w:rFonts w:cs="Arial"/>
        </w:rPr>
      </w:pPr>
    </w:p>
    <w:p w14:paraId="0D5C9089" w14:textId="77777777" w:rsidR="001D2599" w:rsidRDefault="001D2599" w:rsidP="001D2599">
      <w:pPr>
        <w:jc w:val="both"/>
        <w:rPr>
          <w:rFonts w:cs="Arial"/>
        </w:rPr>
      </w:pPr>
    </w:p>
    <w:p w14:paraId="2E445AD9" w14:textId="570C4915" w:rsidR="001D2599" w:rsidRDefault="001D2599" w:rsidP="001D2599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0F5E0403" w14:textId="77777777" w:rsidR="001D2599" w:rsidRPr="00857AE0" w:rsidRDefault="001D2599" w:rsidP="001D2599">
      <w:pPr>
        <w:pStyle w:val="Odstavekseznama"/>
        <w:numPr>
          <w:ilvl w:val="0"/>
          <w:numId w:val="9"/>
        </w:numPr>
        <w:spacing w:line="240" w:lineRule="auto"/>
        <w:ind w:left="357" w:hanging="357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ponudbe, ipd., bo </w:t>
      </w:r>
      <w:r>
        <w:rPr>
          <w:rFonts w:ascii="Arial" w:hAnsi="Arial" w:cs="Arial"/>
        </w:rPr>
        <w:t xml:space="preserve">potekala preko sistema e-JN. V primeru nedelovanja sistema e-JN pa lahko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24CC9E04" w14:textId="77777777" w:rsidR="001D2599" w:rsidRDefault="001D2599" w:rsidP="001D2599">
      <w:pPr>
        <w:rPr>
          <w:rFonts w:cs="Arial"/>
          <w:i/>
        </w:rPr>
      </w:pPr>
    </w:p>
    <w:p w14:paraId="08A2A1AA" w14:textId="77777777" w:rsidR="001D2599" w:rsidRDefault="001D2599" w:rsidP="001D2599">
      <w:pPr>
        <w:jc w:val="both"/>
        <w:rPr>
          <w:rFonts w:cs="Arial"/>
          <w:i/>
        </w:rPr>
      </w:pPr>
    </w:p>
    <w:p w14:paraId="33B4E470" w14:textId="77777777" w:rsidR="001D2599" w:rsidRDefault="001D2599" w:rsidP="001D2599">
      <w:pPr>
        <w:jc w:val="both"/>
        <w:rPr>
          <w:rFonts w:cs="Arial"/>
          <w:i/>
        </w:rPr>
      </w:pPr>
    </w:p>
    <w:p w14:paraId="406CFCB1" w14:textId="50BE6852" w:rsidR="001D2599" w:rsidRPr="00482AE9" w:rsidRDefault="001D2599" w:rsidP="001D2599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</w:t>
      </w:r>
      <w:r>
        <w:rPr>
          <w:rFonts w:cs="Arial"/>
          <w:i/>
        </w:rPr>
        <w:t>izpolnijo vsa</w:t>
      </w:r>
      <w:r w:rsidRPr="00482AE9">
        <w:rPr>
          <w:rFonts w:cs="Arial"/>
          <w:i/>
        </w:rPr>
        <w:t xml:space="preserve"> sodelujoča podjetja, zato se ga razmnoži. Ta obrazec je sestavni del in priloga ponudbe.</w:t>
      </w:r>
    </w:p>
    <w:sectPr w:rsidR="001D2599" w:rsidRPr="00482AE9" w:rsidSect="00174C0A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426" w:footer="1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B089B" w14:textId="77777777" w:rsidR="004566CD" w:rsidRDefault="004566CD">
      <w:r>
        <w:separator/>
      </w:r>
    </w:p>
  </w:endnote>
  <w:endnote w:type="continuationSeparator" w:id="0">
    <w:p w14:paraId="275B242C" w14:textId="77777777" w:rsidR="004566CD" w:rsidRDefault="00456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E211D" w14:textId="77777777" w:rsidR="00966F61" w:rsidRPr="00DC613E" w:rsidRDefault="00966F61" w:rsidP="00966F61">
    <w:pPr>
      <w:pStyle w:val="Noga"/>
    </w:pPr>
    <w:r>
      <w:rPr>
        <w:noProof/>
        <w14:ligatures w14:val="standardContextual"/>
      </w:rPr>
      <w:drawing>
        <wp:inline distT="0" distB="0" distL="0" distR="0" wp14:anchorId="5AB905A0" wp14:editId="0719BA53">
          <wp:extent cx="1341147" cy="356870"/>
          <wp:effectExtent l="0" t="0" r="0" b="5080"/>
          <wp:docPr id="19209107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210147" name="Slika 9121014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481" cy="37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010DA48C" wp14:editId="036E50A7">
          <wp:extent cx="2174603" cy="354150"/>
          <wp:effectExtent l="0" t="0" r="0" b="8255"/>
          <wp:docPr id="1886670605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C83C2A" w14:textId="77777777" w:rsidR="00966F61" w:rsidRPr="00EB6048" w:rsidRDefault="00966F61" w:rsidP="00966F61">
    <w:pPr>
      <w:pStyle w:val="Noga"/>
    </w:pPr>
  </w:p>
  <w:p w14:paraId="6221A7F8" w14:textId="77777777" w:rsidR="00370866" w:rsidRPr="00966F61" w:rsidRDefault="00370866" w:rsidP="00966F6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02537" w14:textId="77777777" w:rsidR="004566CD" w:rsidRDefault="004566CD">
      <w:r>
        <w:separator/>
      </w:r>
    </w:p>
  </w:footnote>
  <w:footnote w:type="continuationSeparator" w:id="0">
    <w:p w14:paraId="6FE98E9D" w14:textId="77777777" w:rsidR="004566CD" w:rsidRDefault="00456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498"/>
      <w:gridCol w:w="959"/>
      <w:gridCol w:w="3775"/>
    </w:tblGrid>
    <w:tr w:rsidR="00174C0A" w:rsidRPr="00A1445A" w14:paraId="2CA1F601" w14:textId="77777777" w:rsidTr="00ED1AFB">
      <w:tc>
        <w:tcPr>
          <w:tcW w:w="4498" w:type="dxa"/>
          <w:tcBorders>
            <w:bottom w:val="single" w:sz="4" w:space="0" w:color="auto"/>
          </w:tcBorders>
        </w:tcPr>
        <w:p w14:paraId="13751255" w14:textId="77777777" w:rsidR="00174C0A" w:rsidRPr="00C0552D" w:rsidRDefault="00174C0A" w:rsidP="00174C0A">
          <w:pPr>
            <w:tabs>
              <w:tab w:val="left" w:pos="3495"/>
            </w:tabs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39615840" wp14:editId="6683559B">
                <wp:extent cx="1382573" cy="400218"/>
                <wp:effectExtent l="0" t="0" r="8255" b="0"/>
                <wp:docPr id="1754572748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416" cy="4053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</w:p>
      </w:tc>
      <w:tc>
        <w:tcPr>
          <w:tcW w:w="959" w:type="dxa"/>
          <w:tcBorders>
            <w:bottom w:val="single" w:sz="4" w:space="0" w:color="auto"/>
          </w:tcBorders>
        </w:tcPr>
        <w:p w14:paraId="0D4D08F8" w14:textId="77777777" w:rsidR="00174C0A" w:rsidRPr="00A1445A" w:rsidRDefault="00174C0A" w:rsidP="00174C0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F5DCD83" w14:textId="74CB7FBD" w:rsidR="00174C0A" w:rsidRPr="00A1445A" w:rsidRDefault="00174C0A" w:rsidP="00174C0A">
          <w:pPr>
            <w:tabs>
              <w:tab w:val="left" w:pos="1309"/>
            </w:tabs>
            <w:jc w:val="right"/>
            <w:rPr>
              <w:rFonts w:cs="Arial"/>
              <w:color w:val="000000"/>
              <w:sz w:val="20"/>
              <w:szCs w:val="20"/>
            </w:rPr>
          </w:pPr>
        </w:p>
      </w:tc>
    </w:tr>
    <w:tr w:rsidR="00174C0A" w:rsidRPr="00D25C18" w14:paraId="59D6C941" w14:textId="77777777" w:rsidTr="00ED1AFB">
      <w:tc>
        <w:tcPr>
          <w:tcW w:w="4498" w:type="dxa"/>
          <w:tcBorders>
            <w:top w:val="single" w:sz="4" w:space="0" w:color="auto"/>
          </w:tcBorders>
        </w:tcPr>
        <w:p w14:paraId="5C674EEA" w14:textId="0DF04A5F" w:rsidR="00174C0A" w:rsidRPr="0019099D" w:rsidRDefault="00E06269" w:rsidP="00174C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</w:t>
          </w:r>
          <w:r w:rsidR="00174C0A">
            <w:rPr>
              <w:rFonts w:cs="Arial"/>
              <w:color w:val="000000"/>
              <w:sz w:val="16"/>
              <w:szCs w:val="16"/>
            </w:rPr>
            <w:t>POSTOPEK - STORITEV</w:t>
          </w:r>
        </w:p>
      </w:tc>
      <w:tc>
        <w:tcPr>
          <w:tcW w:w="959" w:type="dxa"/>
          <w:tcBorders>
            <w:top w:val="single" w:sz="4" w:space="0" w:color="auto"/>
          </w:tcBorders>
        </w:tcPr>
        <w:p w14:paraId="024B5CF3" w14:textId="77777777" w:rsidR="00174C0A" w:rsidRPr="00D25C18" w:rsidRDefault="00174C0A" w:rsidP="00174C0A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0398602" w14:textId="39947392" w:rsidR="00174C0A" w:rsidRPr="00D25C18" w:rsidRDefault="00174C0A" w:rsidP="00174C0A">
          <w:pPr>
            <w:jc w:val="right"/>
            <w:rPr>
              <w:rFonts w:cs="Arial"/>
              <w:sz w:val="16"/>
              <w:szCs w:val="16"/>
            </w:rPr>
          </w:pPr>
          <w:r w:rsidRPr="00D25C18">
            <w:rPr>
              <w:rFonts w:cs="Arial"/>
              <w:sz w:val="16"/>
              <w:szCs w:val="16"/>
            </w:rPr>
            <w:t>OBR – 2.0</w:t>
          </w:r>
          <w:r>
            <w:rPr>
              <w:rFonts w:cs="Arial"/>
              <w:sz w:val="16"/>
              <w:szCs w:val="16"/>
            </w:rPr>
            <w:t>6</w:t>
          </w:r>
        </w:p>
      </w:tc>
    </w:tr>
  </w:tbl>
  <w:p w14:paraId="1FF39AE2" w14:textId="77777777" w:rsidR="00174C0A" w:rsidRPr="00FC6CF0" w:rsidRDefault="00174C0A" w:rsidP="00174C0A">
    <w:pPr>
      <w:pStyle w:val="Glava"/>
      <w:rPr>
        <w:rFonts w:cs="Arial"/>
        <w:sz w:val="2"/>
        <w:szCs w:val="2"/>
      </w:rPr>
    </w:pPr>
  </w:p>
  <w:p w14:paraId="5F898287" w14:textId="77777777" w:rsidR="00174C0A" w:rsidRPr="00FC6CF0" w:rsidRDefault="00174C0A" w:rsidP="00174C0A">
    <w:pPr>
      <w:pStyle w:val="Glava"/>
      <w:rPr>
        <w:rFonts w:cs="Arial"/>
        <w:sz w:val="2"/>
        <w:szCs w:val="2"/>
      </w:rPr>
    </w:pPr>
  </w:p>
  <w:p w14:paraId="47B56251" w14:textId="77777777" w:rsidR="00370866" w:rsidRPr="00174C0A" w:rsidRDefault="00370866" w:rsidP="00174C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1050829">
    <w:abstractNumId w:val="3"/>
  </w:num>
  <w:num w:numId="2" w16cid:durableId="1317222372">
    <w:abstractNumId w:val="6"/>
  </w:num>
  <w:num w:numId="3" w16cid:durableId="1788045662">
    <w:abstractNumId w:val="7"/>
  </w:num>
  <w:num w:numId="4" w16cid:durableId="1157189340">
    <w:abstractNumId w:val="2"/>
  </w:num>
  <w:num w:numId="5" w16cid:durableId="415126625">
    <w:abstractNumId w:val="1"/>
  </w:num>
  <w:num w:numId="6" w16cid:durableId="506796314">
    <w:abstractNumId w:val="0"/>
  </w:num>
  <w:num w:numId="7" w16cid:durableId="2078160878">
    <w:abstractNumId w:val="4"/>
  </w:num>
  <w:num w:numId="8" w16cid:durableId="1659840172">
    <w:abstractNumId w:val="8"/>
  </w:num>
  <w:num w:numId="9" w16cid:durableId="14022918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956"/>
    <w:rsid w:val="00036A46"/>
    <w:rsid w:val="00036A6D"/>
    <w:rsid w:val="00041093"/>
    <w:rsid w:val="000412BC"/>
    <w:rsid w:val="00041EB9"/>
    <w:rsid w:val="00042D0E"/>
    <w:rsid w:val="00046CE2"/>
    <w:rsid w:val="0005065F"/>
    <w:rsid w:val="00054953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2598"/>
    <w:rsid w:val="000E41E1"/>
    <w:rsid w:val="000E7050"/>
    <w:rsid w:val="000F7659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74C0A"/>
    <w:rsid w:val="00183318"/>
    <w:rsid w:val="001A192F"/>
    <w:rsid w:val="001A7BD0"/>
    <w:rsid w:val="001C3750"/>
    <w:rsid w:val="001D16E0"/>
    <w:rsid w:val="001D2599"/>
    <w:rsid w:val="001D421C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9E2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727F5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23E"/>
    <w:rsid w:val="0043532D"/>
    <w:rsid w:val="00445049"/>
    <w:rsid w:val="004527D6"/>
    <w:rsid w:val="00452F3D"/>
    <w:rsid w:val="00455EB9"/>
    <w:rsid w:val="004566CD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0339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4810"/>
    <w:rsid w:val="006163B7"/>
    <w:rsid w:val="00621B40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43B66"/>
    <w:rsid w:val="00764F24"/>
    <w:rsid w:val="00767A5A"/>
    <w:rsid w:val="00780396"/>
    <w:rsid w:val="00781A06"/>
    <w:rsid w:val="0078319E"/>
    <w:rsid w:val="00783525"/>
    <w:rsid w:val="007837A8"/>
    <w:rsid w:val="00793BBC"/>
    <w:rsid w:val="007A6944"/>
    <w:rsid w:val="007B3105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25D02"/>
    <w:rsid w:val="00945B2B"/>
    <w:rsid w:val="00946104"/>
    <w:rsid w:val="009514DD"/>
    <w:rsid w:val="0095198A"/>
    <w:rsid w:val="00953938"/>
    <w:rsid w:val="00961B7F"/>
    <w:rsid w:val="00965967"/>
    <w:rsid w:val="00965BB4"/>
    <w:rsid w:val="00966F61"/>
    <w:rsid w:val="00986964"/>
    <w:rsid w:val="009A46DA"/>
    <w:rsid w:val="009B0FC7"/>
    <w:rsid w:val="009B499C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3216"/>
    <w:rsid w:val="00AF469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0FEA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4423"/>
    <w:rsid w:val="00C052DE"/>
    <w:rsid w:val="00C0552D"/>
    <w:rsid w:val="00C06BC8"/>
    <w:rsid w:val="00C124CB"/>
    <w:rsid w:val="00C16A39"/>
    <w:rsid w:val="00C23784"/>
    <w:rsid w:val="00C2689D"/>
    <w:rsid w:val="00C468BF"/>
    <w:rsid w:val="00C5238F"/>
    <w:rsid w:val="00C565DD"/>
    <w:rsid w:val="00C64A95"/>
    <w:rsid w:val="00C8068B"/>
    <w:rsid w:val="00C82B34"/>
    <w:rsid w:val="00C9531D"/>
    <w:rsid w:val="00C97729"/>
    <w:rsid w:val="00CA66F6"/>
    <w:rsid w:val="00CA6711"/>
    <w:rsid w:val="00CB008E"/>
    <w:rsid w:val="00CB0388"/>
    <w:rsid w:val="00CB0D95"/>
    <w:rsid w:val="00CC67EE"/>
    <w:rsid w:val="00CD61B2"/>
    <w:rsid w:val="00CD7808"/>
    <w:rsid w:val="00CF12FC"/>
    <w:rsid w:val="00D025E8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0884"/>
    <w:rsid w:val="00DE455A"/>
    <w:rsid w:val="00DF116B"/>
    <w:rsid w:val="00DF3D50"/>
    <w:rsid w:val="00E029F3"/>
    <w:rsid w:val="00E02C2C"/>
    <w:rsid w:val="00E0340C"/>
    <w:rsid w:val="00E06269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0C5D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B3105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966F6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6" ma:contentTypeDescription="Ustvari nov dokument." ma:contentTypeScope="" ma:versionID="7e1eb2bcb650180c22b240a0f2b91b6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b10d0fa75cc18eca03004b838e0b0b7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34EF6E-4FFB-4C7E-825F-E5701E052A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F6A846-0CA5-43D4-934A-4E6E93264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959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15</cp:revision>
  <cp:lastPrinted>2016-06-20T06:28:00Z</cp:lastPrinted>
  <dcterms:created xsi:type="dcterms:W3CDTF">2024-05-04T08:40:00Z</dcterms:created>
  <dcterms:modified xsi:type="dcterms:W3CDTF">2026-05-27T09:35:00Z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